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-106" w:type="dxa"/>
        <w:tblLook w:val="01E0"/>
      </w:tblPr>
      <w:tblGrid>
        <w:gridCol w:w="7938"/>
        <w:gridCol w:w="6946"/>
      </w:tblGrid>
      <w:tr w:rsidR="00F60590" w:rsidRPr="00A65769">
        <w:tc>
          <w:tcPr>
            <w:tcW w:w="7938" w:type="dxa"/>
          </w:tcPr>
          <w:p w:rsidR="00F60590" w:rsidRDefault="00F60590" w:rsidP="00A65769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UBND THÀNH PHỐ HỒ CHÍ MINH</w:t>
            </w:r>
          </w:p>
        </w:tc>
        <w:tc>
          <w:tcPr>
            <w:tcW w:w="6946" w:type="dxa"/>
          </w:tcPr>
          <w:p w:rsidR="00F60590" w:rsidRPr="00A65769" w:rsidRDefault="00F60590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65769">
              <w:rPr>
                <w:b/>
                <w:bCs/>
                <w:sz w:val="24"/>
                <w:szCs w:val="24"/>
                <w:lang w:val="fr-FR"/>
              </w:rPr>
              <w:t>CỘNG HÒA XÃ HỘI CHỦ NGHĨA VIỆT NAM</w:t>
            </w:r>
          </w:p>
        </w:tc>
      </w:tr>
      <w:tr w:rsidR="00F60590" w:rsidRPr="00A65769">
        <w:tc>
          <w:tcPr>
            <w:tcW w:w="7938" w:type="dxa"/>
          </w:tcPr>
          <w:p w:rsidR="00F60590" w:rsidRPr="00E7095E" w:rsidRDefault="00F60590" w:rsidP="00841A8C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E7095E">
              <w:rPr>
                <w:b/>
                <w:bCs/>
                <w:sz w:val="24"/>
                <w:szCs w:val="24"/>
                <w:lang w:val="fr-FR"/>
              </w:rPr>
              <w:t>TRƯỜNG CAO ĐẲNG KINH TẾ - KỸ THUẬT PHÚ LÂM</w:t>
            </w:r>
          </w:p>
        </w:tc>
        <w:tc>
          <w:tcPr>
            <w:tcW w:w="6946" w:type="dxa"/>
          </w:tcPr>
          <w:p w:rsidR="00F60590" w:rsidRPr="00453B3F" w:rsidRDefault="00F60590" w:rsidP="00453B3F">
            <w:pPr>
              <w:jc w:val="center"/>
              <w:rPr>
                <w:b/>
                <w:bCs/>
                <w:sz w:val="24"/>
                <w:szCs w:val="24"/>
              </w:rPr>
            </w:pPr>
            <w:r w:rsidRPr="00816021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F60590" w:rsidRPr="00A65769">
        <w:tc>
          <w:tcPr>
            <w:tcW w:w="7938" w:type="dxa"/>
          </w:tcPr>
          <w:p w:rsidR="00F60590" w:rsidRPr="00197E04" w:rsidRDefault="00F60590" w:rsidP="00197E04">
            <w:pPr>
              <w:spacing w:before="12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</w:rPr>
              <w:pict>
                <v:line id="_x0000_s1026" style="position:absolute;left:0;text-align:left;z-index:251658240;mso-position-horizontal-relative:text;mso-position-vertical-relative:text" from="117.6pt,1.3pt" to="254.4pt,1.3pt"/>
              </w:pict>
            </w:r>
          </w:p>
        </w:tc>
        <w:tc>
          <w:tcPr>
            <w:tcW w:w="6946" w:type="dxa"/>
          </w:tcPr>
          <w:p w:rsidR="00F60590" w:rsidRDefault="00F60590" w:rsidP="005E2BCE">
            <w:pPr>
              <w:spacing w:before="120"/>
              <w:jc w:val="center"/>
              <w:rPr>
                <w:b/>
                <w:bCs/>
                <w:noProof/>
                <w:sz w:val="26"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59264;mso-position-horizontal-relative:text;mso-position-vertical-relative:text" from="90pt,3.4pt" to="244.8pt,3.4pt"/>
              </w:pict>
            </w:r>
            <w:r>
              <w:rPr>
                <w:i/>
                <w:iCs/>
                <w:sz w:val="26"/>
                <w:szCs w:val="26"/>
              </w:rPr>
              <w:t xml:space="preserve">TP.Hồ </w:t>
            </w:r>
            <w:r w:rsidRPr="001E70C1">
              <w:rPr>
                <w:i/>
                <w:iCs/>
                <w:sz w:val="26"/>
                <w:szCs w:val="26"/>
              </w:rPr>
              <w:t>C</w:t>
            </w:r>
            <w:r>
              <w:rPr>
                <w:i/>
                <w:iCs/>
                <w:sz w:val="26"/>
                <w:szCs w:val="26"/>
              </w:rPr>
              <w:t xml:space="preserve">hí </w:t>
            </w:r>
            <w:r w:rsidRPr="001E70C1">
              <w:rPr>
                <w:i/>
                <w:iCs/>
                <w:sz w:val="26"/>
                <w:szCs w:val="26"/>
              </w:rPr>
              <w:t>M</w:t>
            </w:r>
            <w:r>
              <w:rPr>
                <w:i/>
                <w:iCs/>
                <w:sz w:val="26"/>
                <w:szCs w:val="26"/>
              </w:rPr>
              <w:t>inh</w:t>
            </w:r>
            <w:r w:rsidRPr="001E70C1">
              <w:rPr>
                <w:i/>
                <w:iCs/>
                <w:sz w:val="26"/>
                <w:szCs w:val="26"/>
              </w:rPr>
              <w:t>,</w:t>
            </w:r>
            <w:bookmarkStart w:id="0" w:name="_GoBack"/>
            <w:bookmarkEnd w:id="0"/>
            <w:r w:rsidRPr="001E70C1">
              <w:rPr>
                <w:i/>
                <w:iCs/>
                <w:sz w:val="26"/>
                <w:szCs w:val="26"/>
              </w:rPr>
              <w:t>ngày …… tháng …… năm 201…</w:t>
            </w:r>
          </w:p>
        </w:tc>
      </w:tr>
    </w:tbl>
    <w:p w:rsidR="00F60590" w:rsidRPr="005743C0" w:rsidRDefault="00F60590" w:rsidP="005743C0">
      <w:pPr>
        <w:rPr>
          <w:b/>
          <w:bCs/>
          <w:sz w:val="26"/>
          <w:szCs w:val="26"/>
        </w:rPr>
      </w:pPr>
    </w:p>
    <w:p w:rsidR="00F60590" w:rsidRDefault="00F60590" w:rsidP="003775B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DANH SÁCH CÁC ĐỀ TÀI KHÓA LUẬN</w:t>
      </w:r>
    </w:p>
    <w:p w:rsidR="00F60590" w:rsidRDefault="00F60590" w:rsidP="003775B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Học kỳ … năm học</w:t>
      </w:r>
      <w:r w:rsidRPr="00D11F8D">
        <w:rPr>
          <w:b/>
          <w:bCs/>
          <w:sz w:val="28"/>
          <w:szCs w:val="28"/>
        </w:rPr>
        <w:t xml:space="preserve"> 201… - 201… </w:t>
      </w:r>
    </w:p>
    <w:p w:rsidR="00F60590" w:rsidRPr="005743C0" w:rsidRDefault="00F60590" w:rsidP="00A16E04">
      <w:pPr>
        <w:jc w:val="center"/>
        <w:rPr>
          <w:b/>
          <w:bCs/>
          <w:sz w:val="26"/>
          <w:szCs w:val="26"/>
        </w:rPr>
      </w:pPr>
    </w:p>
    <w:tbl>
      <w:tblPr>
        <w:tblW w:w="14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5779"/>
        <w:gridCol w:w="2821"/>
        <w:gridCol w:w="2566"/>
        <w:gridCol w:w="2126"/>
      </w:tblGrid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Tên đề tài</w:t>
            </w: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Giảng viên hướng dẫn</w:t>
            </w: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 xml:space="preserve">S.l SV </w:t>
            </w:r>
          </w:p>
          <w:p w:rsidR="00F60590" w:rsidRPr="00840E22" w:rsidRDefault="00F60590" w:rsidP="003775B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thực hiện</w:t>
            </w:r>
          </w:p>
        </w:tc>
      </w:tr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F60590" w:rsidRPr="00840E22">
        <w:tc>
          <w:tcPr>
            <w:tcW w:w="708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79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21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vAlign w:val="center"/>
          </w:tcPr>
          <w:p w:rsidR="00F60590" w:rsidRPr="00840E22" w:rsidRDefault="00F60590" w:rsidP="003775B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F60590" w:rsidRPr="00840E22" w:rsidRDefault="00F60590" w:rsidP="003775B0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F60590" w:rsidRDefault="00F60590" w:rsidP="009169A3">
      <w:pPr>
        <w:rPr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7095"/>
        <w:gridCol w:w="7120"/>
      </w:tblGrid>
      <w:tr w:rsidR="00F60590" w:rsidRPr="00840E22">
        <w:tc>
          <w:tcPr>
            <w:tcW w:w="7391" w:type="dxa"/>
          </w:tcPr>
          <w:p w:rsidR="00F60590" w:rsidRPr="00D45F7C" w:rsidRDefault="00F60590" w:rsidP="00915901">
            <w:pPr>
              <w:tabs>
                <w:tab w:val="left" w:pos="567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D45F7C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F60590" w:rsidRPr="00E7095E" w:rsidRDefault="00F60590" w:rsidP="00E7095E">
            <w:pPr>
              <w:rPr>
                <w:sz w:val="22"/>
                <w:szCs w:val="22"/>
              </w:rPr>
            </w:pPr>
            <w:r w:rsidRPr="00E7095E">
              <w:rPr>
                <w:b/>
                <w:bCs/>
                <w:sz w:val="22"/>
                <w:szCs w:val="22"/>
              </w:rPr>
              <w:t xml:space="preserve">- </w:t>
            </w:r>
            <w:r w:rsidRPr="00E7095E">
              <w:rPr>
                <w:sz w:val="22"/>
                <w:szCs w:val="22"/>
              </w:rPr>
              <w:t>Ban giám hiệu (để biết);</w:t>
            </w:r>
          </w:p>
          <w:p w:rsidR="00F60590" w:rsidRPr="00E7095E" w:rsidRDefault="00F60590" w:rsidP="00E7095E">
            <w:pPr>
              <w:rPr>
                <w:sz w:val="22"/>
                <w:szCs w:val="22"/>
              </w:rPr>
            </w:pPr>
            <w:r w:rsidRPr="00E7095E">
              <w:rPr>
                <w:b/>
                <w:bCs/>
                <w:sz w:val="22"/>
                <w:szCs w:val="22"/>
              </w:rPr>
              <w:t xml:space="preserve">- </w:t>
            </w:r>
            <w:r w:rsidRPr="00E7095E">
              <w:rPr>
                <w:sz w:val="22"/>
                <w:szCs w:val="22"/>
              </w:rPr>
              <w:t>Các Khoa (để t/h);</w:t>
            </w:r>
          </w:p>
          <w:p w:rsidR="00F60590" w:rsidRPr="00E7095E" w:rsidRDefault="00F60590" w:rsidP="00E7095E">
            <w:pPr>
              <w:rPr>
                <w:sz w:val="22"/>
                <w:szCs w:val="22"/>
              </w:rPr>
            </w:pPr>
            <w:r w:rsidRPr="00E7095E">
              <w:rPr>
                <w:sz w:val="22"/>
                <w:szCs w:val="22"/>
              </w:rPr>
              <w:t>- Trung tâm thông tin – Thư viện (để t/h)</w:t>
            </w:r>
            <w:r>
              <w:rPr>
                <w:sz w:val="22"/>
                <w:szCs w:val="22"/>
              </w:rPr>
              <w:t>;</w:t>
            </w:r>
          </w:p>
          <w:p w:rsidR="00F60590" w:rsidRPr="00840E22" w:rsidRDefault="00F60590" w:rsidP="00E7095E">
            <w:pPr>
              <w:rPr>
                <w:sz w:val="26"/>
                <w:szCs w:val="26"/>
              </w:rPr>
            </w:pPr>
            <w:r w:rsidRPr="00E7095E">
              <w:rPr>
                <w:sz w:val="22"/>
                <w:szCs w:val="22"/>
              </w:rPr>
              <w:t>- Lưu: VPK.</w:t>
            </w:r>
          </w:p>
        </w:tc>
        <w:tc>
          <w:tcPr>
            <w:tcW w:w="7391" w:type="dxa"/>
          </w:tcPr>
          <w:p w:rsidR="00F60590" w:rsidRDefault="00F60590" w:rsidP="00840E2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TL. HIỆU TRƯỞNG</w:t>
            </w:r>
          </w:p>
          <w:p w:rsidR="00F60590" w:rsidRPr="00840E22" w:rsidRDefault="00F60590" w:rsidP="0091590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TRƯỞNG PHÒNG ĐÀO TẠO</w:t>
            </w:r>
          </w:p>
          <w:p w:rsidR="00F60590" w:rsidRPr="00840E22" w:rsidRDefault="00F60590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60590" w:rsidRPr="00840E22" w:rsidRDefault="00F60590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60590" w:rsidRPr="00840E22" w:rsidRDefault="00F60590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60590" w:rsidRPr="00840E22" w:rsidRDefault="00F60590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60590" w:rsidRPr="00840E22" w:rsidRDefault="00F60590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60590" w:rsidRPr="00840E22" w:rsidRDefault="00F60590" w:rsidP="00840E22">
            <w:pPr>
              <w:jc w:val="center"/>
              <w:rPr>
                <w:sz w:val="26"/>
                <w:szCs w:val="26"/>
              </w:rPr>
            </w:pPr>
          </w:p>
        </w:tc>
      </w:tr>
    </w:tbl>
    <w:p w:rsidR="00F60590" w:rsidRDefault="00F60590" w:rsidP="00D11F8D">
      <w:pPr>
        <w:rPr>
          <w:sz w:val="26"/>
          <w:szCs w:val="26"/>
        </w:rPr>
      </w:pPr>
    </w:p>
    <w:sectPr w:rsidR="00F60590" w:rsidSect="00E911A5">
      <w:footerReference w:type="default" r:id="rId7"/>
      <w:headerReference w:type="first" r:id="rId8"/>
      <w:footerReference w:type="first" r:id="rId9"/>
      <w:pgSz w:w="16834" w:h="11909" w:orient="landscape" w:code="9"/>
      <w:pgMar w:top="567" w:right="1134" w:bottom="567" w:left="1701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590" w:rsidRDefault="00F60590">
      <w:r>
        <w:separator/>
      </w:r>
    </w:p>
  </w:endnote>
  <w:endnote w:type="continuationSeparator" w:id="1">
    <w:p w:rsidR="00F60590" w:rsidRDefault="00F60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590" w:rsidRDefault="00F60590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590" w:rsidRPr="00E911A5" w:rsidRDefault="00F60590" w:rsidP="00E911A5">
    <w:pPr>
      <w:pStyle w:val="Footer"/>
      <w:tabs>
        <w:tab w:val="clear" w:pos="4320"/>
        <w:tab w:val="clear" w:pos="8640"/>
        <w:tab w:val="right" w:pos="14034"/>
      </w:tabs>
      <w:rPr>
        <w:sz w:val="26"/>
        <w:szCs w:val="26"/>
      </w:rPr>
    </w:pPr>
    <w:r w:rsidRPr="00E911A5">
      <w:rPr>
        <w:sz w:val="26"/>
        <w:szCs w:val="26"/>
      </w:rPr>
      <w:t>BM03</w:t>
    </w:r>
    <w:r>
      <w:rPr>
        <w:sz w:val="26"/>
        <w:szCs w:val="26"/>
      </w:rPr>
      <w:t>-</w:t>
    </w:r>
    <w:r w:rsidRPr="00E911A5">
      <w:rPr>
        <w:sz w:val="26"/>
        <w:szCs w:val="26"/>
      </w:rPr>
      <w:t>QT</w:t>
    </w:r>
    <w:r>
      <w:rPr>
        <w:sz w:val="26"/>
        <w:szCs w:val="26"/>
      </w:rPr>
      <w:t>/</w:t>
    </w:r>
    <w:r w:rsidRPr="00E911A5">
      <w:rPr>
        <w:sz w:val="26"/>
        <w:szCs w:val="26"/>
      </w:rPr>
      <w:t>13/</w:t>
    </w:r>
    <w:r>
      <w:rPr>
        <w:sz w:val="26"/>
        <w:szCs w:val="26"/>
      </w:rPr>
      <w:t>P.Đ</w:t>
    </w:r>
    <w:r w:rsidRPr="00E911A5">
      <w:rPr>
        <w:sz w:val="26"/>
        <w:szCs w:val="26"/>
      </w:rPr>
      <w:t>T</w:t>
    </w:r>
    <w:r w:rsidRPr="00E911A5">
      <w:rPr>
        <w:sz w:val="26"/>
        <w:szCs w:val="26"/>
      </w:rPr>
      <w:tab/>
    </w:r>
    <w:r w:rsidRPr="00E911A5">
      <w:rPr>
        <w:sz w:val="26"/>
        <w:szCs w:val="26"/>
      </w:rPr>
      <w:fldChar w:fldCharType="begin"/>
    </w:r>
    <w:r w:rsidRPr="00E911A5">
      <w:rPr>
        <w:sz w:val="26"/>
        <w:szCs w:val="26"/>
      </w:rPr>
      <w:instrText xml:space="preserve"> PAGE   \* MERGEFORMAT </w:instrText>
    </w:r>
    <w:r w:rsidRPr="00E911A5">
      <w:rPr>
        <w:sz w:val="26"/>
        <w:szCs w:val="26"/>
      </w:rPr>
      <w:fldChar w:fldCharType="separate"/>
    </w:r>
    <w:r>
      <w:rPr>
        <w:noProof/>
        <w:sz w:val="26"/>
        <w:szCs w:val="26"/>
      </w:rPr>
      <w:t>1</w:t>
    </w:r>
    <w:r w:rsidRPr="00E911A5">
      <w:rPr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590" w:rsidRDefault="00F60590">
      <w:r>
        <w:separator/>
      </w:r>
    </w:p>
  </w:footnote>
  <w:footnote w:type="continuationSeparator" w:id="1">
    <w:p w:rsidR="00F60590" w:rsidRDefault="00F605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590" w:rsidRPr="00E911A5" w:rsidRDefault="00F60590" w:rsidP="002504B0">
    <w:pPr>
      <w:pStyle w:val="Header"/>
      <w:tabs>
        <w:tab w:val="clear" w:pos="4320"/>
        <w:tab w:val="clear" w:pos="8640"/>
      </w:tabs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173CE"/>
    <w:rsid w:val="000340A3"/>
    <w:rsid w:val="00045B20"/>
    <w:rsid w:val="00083286"/>
    <w:rsid w:val="0009183F"/>
    <w:rsid w:val="00094271"/>
    <w:rsid w:val="00095210"/>
    <w:rsid w:val="00097857"/>
    <w:rsid w:val="000C1835"/>
    <w:rsid w:val="000D634D"/>
    <w:rsid w:val="000F14B7"/>
    <w:rsid w:val="00101A4F"/>
    <w:rsid w:val="00197E04"/>
    <w:rsid w:val="001C07F0"/>
    <w:rsid w:val="001E70C1"/>
    <w:rsid w:val="001F5BDD"/>
    <w:rsid w:val="002504B0"/>
    <w:rsid w:val="002C191F"/>
    <w:rsid w:val="00303C23"/>
    <w:rsid w:val="00337A67"/>
    <w:rsid w:val="003577EC"/>
    <w:rsid w:val="003634F9"/>
    <w:rsid w:val="003659B2"/>
    <w:rsid w:val="0037512F"/>
    <w:rsid w:val="003775B0"/>
    <w:rsid w:val="003B5954"/>
    <w:rsid w:val="003F461D"/>
    <w:rsid w:val="00406330"/>
    <w:rsid w:val="004437AB"/>
    <w:rsid w:val="00446E2B"/>
    <w:rsid w:val="0045054C"/>
    <w:rsid w:val="00453B3F"/>
    <w:rsid w:val="004673C2"/>
    <w:rsid w:val="00491593"/>
    <w:rsid w:val="004A74B4"/>
    <w:rsid w:val="004C2D78"/>
    <w:rsid w:val="004E1678"/>
    <w:rsid w:val="004E5735"/>
    <w:rsid w:val="004F74CE"/>
    <w:rsid w:val="00534D71"/>
    <w:rsid w:val="005743C0"/>
    <w:rsid w:val="00593DE4"/>
    <w:rsid w:val="005A0BC0"/>
    <w:rsid w:val="005E0D89"/>
    <w:rsid w:val="005E2BCE"/>
    <w:rsid w:val="00620BF5"/>
    <w:rsid w:val="006E6462"/>
    <w:rsid w:val="007622E7"/>
    <w:rsid w:val="0078674A"/>
    <w:rsid w:val="00786A7D"/>
    <w:rsid w:val="007B2EE8"/>
    <w:rsid w:val="007B391F"/>
    <w:rsid w:val="008052AF"/>
    <w:rsid w:val="00816021"/>
    <w:rsid w:val="00824A53"/>
    <w:rsid w:val="00832672"/>
    <w:rsid w:val="00840E22"/>
    <w:rsid w:val="00841A8C"/>
    <w:rsid w:val="008D5E11"/>
    <w:rsid w:val="00915901"/>
    <w:rsid w:val="009169A3"/>
    <w:rsid w:val="009D1840"/>
    <w:rsid w:val="00A0409B"/>
    <w:rsid w:val="00A06C96"/>
    <w:rsid w:val="00A16E04"/>
    <w:rsid w:val="00A37E71"/>
    <w:rsid w:val="00A56047"/>
    <w:rsid w:val="00A65769"/>
    <w:rsid w:val="00A856DF"/>
    <w:rsid w:val="00AD6110"/>
    <w:rsid w:val="00AF4A3B"/>
    <w:rsid w:val="00B16B1F"/>
    <w:rsid w:val="00B32124"/>
    <w:rsid w:val="00B67DA7"/>
    <w:rsid w:val="00BC7360"/>
    <w:rsid w:val="00BD625C"/>
    <w:rsid w:val="00BF1A53"/>
    <w:rsid w:val="00BF66D4"/>
    <w:rsid w:val="00C03427"/>
    <w:rsid w:val="00C1595C"/>
    <w:rsid w:val="00C53E01"/>
    <w:rsid w:val="00C576BA"/>
    <w:rsid w:val="00C614B3"/>
    <w:rsid w:val="00C9136D"/>
    <w:rsid w:val="00CA77CB"/>
    <w:rsid w:val="00CC10BB"/>
    <w:rsid w:val="00D01861"/>
    <w:rsid w:val="00D11F8D"/>
    <w:rsid w:val="00D24EC7"/>
    <w:rsid w:val="00D45F7C"/>
    <w:rsid w:val="00DA750D"/>
    <w:rsid w:val="00E7095E"/>
    <w:rsid w:val="00E911A5"/>
    <w:rsid w:val="00EE3A97"/>
    <w:rsid w:val="00EE3C40"/>
    <w:rsid w:val="00F077E1"/>
    <w:rsid w:val="00F50FAF"/>
    <w:rsid w:val="00F60590"/>
    <w:rsid w:val="00F9730F"/>
    <w:rsid w:val="00FD4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911A5"/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6B1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74</Words>
  <Characters>425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11</cp:revision>
  <dcterms:created xsi:type="dcterms:W3CDTF">2013-12-06T00:04:00Z</dcterms:created>
  <dcterms:modified xsi:type="dcterms:W3CDTF">2014-06-24T02:42:00Z</dcterms:modified>
</cp:coreProperties>
</file>